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FF3A4F" w:rsidRPr="00D33496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33496" w:rsidRPr="00D33496">
        <w:rPr>
          <w:rFonts w:ascii="TH SarabunPSK" w:hAnsi="TH SarabunPSK" w:cs="TH SarabunPSK" w:hint="cs"/>
          <w:b/>
          <w:bCs/>
          <w:spacing w:val="-14"/>
          <w:sz w:val="30"/>
          <w:szCs w:val="30"/>
          <w:cs/>
        </w:rPr>
        <w:t>จำนวนสถาบันการศึกษา/วิทยาเขต/ศูนย์ ที่ได้รับบริหารเครือข่ายสารสนเทศเพื่อพัฒนาการศึกษา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051C5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แห่ง</w:t>
      </w: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4F629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ร้อยละ </w:t>
      </w:r>
      <w:r w:rsidR="00D33496">
        <w:rPr>
          <w:rFonts w:ascii="TH SarabunPSK" w:hAnsi="TH SarabunPSK" w:cs="TH SarabunPSK" w:hint="cs"/>
          <w:b/>
          <w:bCs/>
          <w:sz w:val="30"/>
          <w:szCs w:val="30"/>
          <w:cs/>
        </w:rPr>
        <w:t>12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43969" w:rsidRDefault="00C54E4A" w:rsidP="0054396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>-</w:t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3D1FA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>-</w:t>
      </w:r>
      <w:bookmarkStart w:id="0" w:name="_GoBack"/>
      <w:bookmarkEnd w:id="0"/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3969" w:rsidRPr="0054396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F64CCF" w:rsidRDefault="00F64CCF" w:rsidP="0054396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</w:p>
    <w:p w:rsidR="005374C4" w:rsidRPr="00932AC9" w:rsidRDefault="005374C4" w:rsidP="00543969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7346FD" w:rsidP="00BE6EA4">
      <w:pPr>
        <w:spacing w:before="120" w:after="120"/>
        <w:ind w:firstLine="7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ช่วงการปรับเกณฑ์การให้คะแนน +/- 1,000 ต่อ 1 คะแนน โดยกำหนดเกณฑ์การให้คะแนน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6120"/>
      </w:tblGrid>
      <w:tr w:rsidR="005374C4" w:rsidRPr="00932AC9" w:rsidTr="00E829E9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E829E9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1051C5" w:rsidP="001051C5">
            <w:pPr>
              <w:jc w:val="center"/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7,000 แห่ง</w:t>
            </w:r>
          </w:p>
        </w:tc>
      </w:tr>
      <w:tr w:rsidR="00376665" w:rsidRPr="00932AC9" w:rsidTr="00E829E9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1051C5" w:rsidP="001051C5">
            <w:pPr>
              <w:jc w:val="center"/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8,000 แห่ง</w:t>
            </w:r>
          </w:p>
        </w:tc>
      </w:tr>
      <w:tr w:rsidR="00376665" w:rsidRPr="00932AC9" w:rsidTr="00E829E9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1051C5" w:rsidP="001051C5">
            <w:pPr>
              <w:jc w:val="center"/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9,000 แห่ง</w:t>
            </w:r>
          </w:p>
        </w:tc>
      </w:tr>
      <w:tr w:rsidR="00376665" w:rsidRPr="00932AC9" w:rsidTr="00E829E9">
        <w:trPr>
          <w:trHeight w:val="70"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1051C5" w:rsidP="001051C5">
            <w:pPr>
              <w:jc w:val="center"/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10,000 แห่ง</w:t>
            </w:r>
          </w:p>
        </w:tc>
      </w:tr>
      <w:tr w:rsidR="00376665" w:rsidRPr="00932AC9" w:rsidTr="00E829E9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1051C5" w:rsidP="001051C5">
            <w:pPr>
              <w:jc w:val="center"/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10,702 แห่ง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5374C4" w:rsidRPr="00932AC9" w:rsidTr="0038412D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38412D">
        <w:tc>
          <w:tcPr>
            <w:tcW w:w="371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D35FF2" w:rsidRPr="00932AC9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376665">
        <w:trPr>
          <w:trHeight w:val="418"/>
        </w:trPr>
        <w:tc>
          <w:tcPr>
            <w:tcW w:w="3710" w:type="dxa"/>
            <w:vAlign w:val="center"/>
          </w:tcPr>
          <w:p w:rsidR="00376665" w:rsidRPr="006A1F9F" w:rsidRDefault="001051C5" w:rsidP="00376665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664DB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</w:t>
            </w:r>
            <w:r w:rsidRPr="00664DB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ถาบันการ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664DB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ศึกษา/วิทยาเขต/ศูนย์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br/>
            </w:r>
            <w:r w:rsidRPr="00664DB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ที่ได้รับบริการเครือข่ายสารสนเทศเพื่อพัฒนาการศึกษา</w:t>
            </w:r>
          </w:p>
        </w:tc>
        <w:tc>
          <w:tcPr>
            <w:tcW w:w="1330" w:type="dxa"/>
          </w:tcPr>
          <w:p w:rsidR="00376665" w:rsidRPr="00932AC9" w:rsidRDefault="001051C5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จำนวนแห่ง</w:t>
            </w:r>
          </w:p>
        </w:tc>
        <w:tc>
          <w:tcPr>
            <w:tcW w:w="1416" w:type="dxa"/>
          </w:tcPr>
          <w:p w:rsidR="00376665" w:rsidRPr="00932AC9" w:rsidRDefault="001051C5" w:rsidP="00376665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10,702 แห่ง</w:t>
            </w:r>
          </w:p>
        </w:tc>
        <w:tc>
          <w:tcPr>
            <w:tcW w:w="1341" w:type="dxa"/>
          </w:tcPr>
          <w:p w:rsidR="00376665" w:rsidRDefault="001051C5" w:rsidP="001051C5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10,702 แห่ง</w:t>
            </w:r>
          </w:p>
        </w:tc>
        <w:tc>
          <w:tcPr>
            <w:tcW w:w="1275" w:type="dxa"/>
          </w:tcPr>
          <w:p w:rsidR="00376665" w:rsidRDefault="001051C5" w:rsidP="001051C5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10,702 แห่ง</w:t>
            </w: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667"/>
      </w:tblGrid>
      <w:tr w:rsidR="00AF19F0" w:rsidRPr="00932AC9" w:rsidTr="00716CC3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667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716CC3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667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="00194C12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D65D6E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</w:t>
      </w:r>
      <w:r w:rsidRPr="00501C23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D65D6E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</w:p>
    <w:p w:rsidR="00B3100A" w:rsidRPr="00501C23" w:rsidRDefault="00B254CF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ผู้จัดเก็บข้อมูล :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65D6E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.........</w:t>
      </w:r>
      <w:r w:rsidR="00D65D6E">
        <w:rPr>
          <w:rFonts w:ascii="TH SarabunPSK" w:hAnsi="TH SarabunPSK" w:cs="TH SarabunPSK" w:hint="cs"/>
          <w:color w:val="000000"/>
          <w:sz w:val="30"/>
          <w:szCs w:val="30"/>
          <w:cs/>
        </w:rPr>
        <w:t>.</w:t>
      </w:r>
      <w:r w:rsidR="00B3100A" w:rsidRPr="00501C23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="00B3100A" w:rsidRPr="00501C2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B3100A"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="00B3100A"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D65D6E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029" w:rsidRDefault="00480029" w:rsidP="007C7324">
      <w:r>
        <w:separator/>
      </w:r>
    </w:p>
  </w:endnote>
  <w:endnote w:type="continuationSeparator" w:id="0">
    <w:p w:rsidR="00480029" w:rsidRDefault="00480029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766" w:rsidRDefault="00FF37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766" w:rsidRDefault="00FF37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766" w:rsidRDefault="00FF37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029" w:rsidRDefault="00480029" w:rsidP="007C7324">
      <w:r>
        <w:separator/>
      </w:r>
    </w:p>
  </w:footnote>
  <w:footnote w:type="continuationSeparator" w:id="0">
    <w:p w:rsidR="00480029" w:rsidRDefault="00480029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766" w:rsidRDefault="00FF37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766" w:rsidRPr="00FF3766" w:rsidRDefault="00FF3766" w:rsidP="00FF3766">
    <w:pPr>
      <w:tabs>
        <w:tab w:val="center" w:pos="4153"/>
        <w:tab w:val="right" w:pos="8306"/>
      </w:tabs>
      <w:spacing w:before="120"/>
      <w:ind w:left="142" w:right="112"/>
    </w:pPr>
    <w:r w:rsidRPr="00FF3766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313763F" wp14:editId="3CAC0390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766" w:rsidRPr="00F56C5D" w:rsidRDefault="00FF3766" w:rsidP="00FF376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สำนักงานบริหารเทคโนโลยีเพื่อพัฒนาการศึกษา</w:t>
                            </w:r>
                          </w:p>
                          <w:p w:rsidR="00FF3766" w:rsidRDefault="00FF3766" w:rsidP="00FF3766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FF3766" w:rsidRDefault="00FF3766" w:rsidP="00FF3766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F3766" w:rsidRPr="00F56C5D" w:rsidRDefault="00FF3766" w:rsidP="00FF3766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313763F" id="Group 3" o:spid="_x0000_s1026" style="position:absolute;left:0;text-align:left;margin-left:-35.25pt;margin-top:-6.65pt;width:498.7pt;height:36pt;z-index:251659264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FF3766" w:rsidRPr="00F56C5D" w:rsidRDefault="00FF3766" w:rsidP="00FF376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สำนักงานบริหารเทคโนโลยีเพื่อพัฒนาการศึกษา</w:t>
                      </w:r>
                    </w:p>
                    <w:p w:rsidR="00FF3766" w:rsidRDefault="00FF3766" w:rsidP="00FF3766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FF3766" w:rsidRDefault="00FF3766" w:rsidP="00FF3766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F3766" w:rsidRPr="00F56C5D" w:rsidRDefault="00FF3766" w:rsidP="00FF3766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7C7324" w:rsidRDefault="007C732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766" w:rsidRDefault="00FF37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051C5"/>
    <w:rsid w:val="00111F93"/>
    <w:rsid w:val="00193434"/>
    <w:rsid w:val="00194C12"/>
    <w:rsid w:val="001D3D5A"/>
    <w:rsid w:val="001D5F4A"/>
    <w:rsid w:val="00200817"/>
    <w:rsid w:val="002013E6"/>
    <w:rsid w:val="00210A35"/>
    <w:rsid w:val="00226CE7"/>
    <w:rsid w:val="002303B5"/>
    <w:rsid w:val="00247726"/>
    <w:rsid w:val="002A3F2D"/>
    <w:rsid w:val="003230B5"/>
    <w:rsid w:val="003339F5"/>
    <w:rsid w:val="0034377A"/>
    <w:rsid w:val="003553DF"/>
    <w:rsid w:val="00376665"/>
    <w:rsid w:val="003836B1"/>
    <w:rsid w:val="0038412D"/>
    <w:rsid w:val="00392F56"/>
    <w:rsid w:val="003B06A1"/>
    <w:rsid w:val="003D1FA2"/>
    <w:rsid w:val="0042120B"/>
    <w:rsid w:val="0043205B"/>
    <w:rsid w:val="00433B1E"/>
    <w:rsid w:val="00447FBD"/>
    <w:rsid w:val="004545A4"/>
    <w:rsid w:val="00456D28"/>
    <w:rsid w:val="004768FD"/>
    <w:rsid w:val="00480029"/>
    <w:rsid w:val="004A61EA"/>
    <w:rsid w:val="004E5483"/>
    <w:rsid w:val="004F6297"/>
    <w:rsid w:val="0051089E"/>
    <w:rsid w:val="005223A2"/>
    <w:rsid w:val="00526203"/>
    <w:rsid w:val="005374C4"/>
    <w:rsid w:val="00543969"/>
    <w:rsid w:val="00567082"/>
    <w:rsid w:val="005F5D6F"/>
    <w:rsid w:val="00632D81"/>
    <w:rsid w:val="006A1F9F"/>
    <w:rsid w:val="006A4C41"/>
    <w:rsid w:val="006F2A38"/>
    <w:rsid w:val="007105A3"/>
    <w:rsid w:val="00716CC3"/>
    <w:rsid w:val="007346FD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32AC9"/>
    <w:rsid w:val="009373AC"/>
    <w:rsid w:val="009679B4"/>
    <w:rsid w:val="009926AE"/>
    <w:rsid w:val="009E6CB7"/>
    <w:rsid w:val="009E7232"/>
    <w:rsid w:val="00A12D0E"/>
    <w:rsid w:val="00A27710"/>
    <w:rsid w:val="00A36517"/>
    <w:rsid w:val="00A76D10"/>
    <w:rsid w:val="00A85442"/>
    <w:rsid w:val="00AF19F0"/>
    <w:rsid w:val="00B02B6C"/>
    <w:rsid w:val="00B254CF"/>
    <w:rsid w:val="00B3100A"/>
    <w:rsid w:val="00B423C7"/>
    <w:rsid w:val="00BA6F4E"/>
    <w:rsid w:val="00BD1ED1"/>
    <w:rsid w:val="00BD5C25"/>
    <w:rsid w:val="00BD68F6"/>
    <w:rsid w:val="00BE6EA4"/>
    <w:rsid w:val="00C216F2"/>
    <w:rsid w:val="00C50638"/>
    <w:rsid w:val="00C54E4A"/>
    <w:rsid w:val="00C8160C"/>
    <w:rsid w:val="00C95B8C"/>
    <w:rsid w:val="00CA68CA"/>
    <w:rsid w:val="00D33496"/>
    <w:rsid w:val="00D35FF2"/>
    <w:rsid w:val="00D65D6E"/>
    <w:rsid w:val="00DD56EA"/>
    <w:rsid w:val="00E473C4"/>
    <w:rsid w:val="00E829E9"/>
    <w:rsid w:val="00EA352E"/>
    <w:rsid w:val="00F06229"/>
    <w:rsid w:val="00F31579"/>
    <w:rsid w:val="00F64CCF"/>
    <w:rsid w:val="00F97B41"/>
    <w:rsid w:val="00FA3546"/>
    <w:rsid w:val="00FA729F"/>
    <w:rsid w:val="00FD4EED"/>
    <w:rsid w:val="00FF3766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19276-FB6A-4EA9-AAA5-CF062369E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78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32</cp:revision>
  <cp:lastPrinted>2013-03-01T03:26:00Z</cp:lastPrinted>
  <dcterms:created xsi:type="dcterms:W3CDTF">2016-02-11T02:30:00Z</dcterms:created>
  <dcterms:modified xsi:type="dcterms:W3CDTF">2018-02-01T07:14:00Z</dcterms:modified>
</cp:coreProperties>
</file>